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13E4D" w14:textId="77777777" w:rsidR="00B46ABE" w:rsidRDefault="00B46ABE" w:rsidP="00B46A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GODFREY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334FF8F3" w14:textId="77777777" w:rsidR="00B46ABE" w:rsidRDefault="00B46ABE" w:rsidP="00B46A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1E0E481D" w14:textId="77777777" w:rsidR="00B46ABE" w:rsidRDefault="00B46ABE" w:rsidP="00B46ABE">
      <w:pPr>
        <w:pStyle w:val="NoSpacing"/>
        <w:rPr>
          <w:rFonts w:cs="Times New Roman"/>
          <w:szCs w:val="24"/>
        </w:rPr>
      </w:pPr>
    </w:p>
    <w:p w14:paraId="24F13F1A" w14:textId="77777777" w:rsidR="00B46ABE" w:rsidRDefault="00B46ABE" w:rsidP="00B46ABE">
      <w:pPr>
        <w:pStyle w:val="NoSpacing"/>
        <w:rPr>
          <w:rFonts w:cs="Times New Roman"/>
          <w:szCs w:val="24"/>
        </w:rPr>
      </w:pPr>
    </w:p>
    <w:p w14:paraId="560E959F" w14:textId="77777777" w:rsidR="00B46ABE" w:rsidRDefault="00B46ABE" w:rsidP="00B46A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Nov.1485</w:t>
      </w:r>
      <w:r>
        <w:rPr>
          <w:rFonts w:cs="Times New Roman"/>
          <w:szCs w:val="24"/>
        </w:rPr>
        <w:tab/>
        <w:t>He made his Will.</w:t>
      </w:r>
    </w:p>
    <w:p w14:paraId="088ED20D" w14:textId="77777777" w:rsidR="00B46ABE" w:rsidRDefault="00B46ABE" w:rsidP="00B46A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6A1CF5AA" w14:textId="77777777" w:rsidR="00B46ABE" w:rsidRDefault="00B46ABE" w:rsidP="00B46ABE">
      <w:pPr>
        <w:pStyle w:val="NoSpacing"/>
        <w:rPr>
          <w:rFonts w:cs="Times New Roman"/>
          <w:szCs w:val="24"/>
        </w:rPr>
      </w:pPr>
    </w:p>
    <w:p w14:paraId="74097CC1" w14:textId="77777777" w:rsidR="00B46ABE" w:rsidRDefault="00B46ABE" w:rsidP="00B46ABE">
      <w:pPr>
        <w:pStyle w:val="NoSpacing"/>
        <w:rPr>
          <w:rFonts w:cs="Times New Roman"/>
          <w:szCs w:val="24"/>
        </w:rPr>
      </w:pPr>
    </w:p>
    <w:p w14:paraId="2B03FDF0" w14:textId="77777777" w:rsidR="00B46ABE" w:rsidRDefault="00B46ABE" w:rsidP="00B46A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6E1AAD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819A" w14:textId="77777777" w:rsidR="00B46ABE" w:rsidRDefault="00B46ABE" w:rsidP="009139A6">
      <w:r>
        <w:separator/>
      </w:r>
    </w:p>
  </w:endnote>
  <w:endnote w:type="continuationSeparator" w:id="0">
    <w:p w14:paraId="697803C7" w14:textId="77777777" w:rsidR="00B46ABE" w:rsidRDefault="00B46A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2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432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70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1D73E" w14:textId="77777777" w:rsidR="00B46ABE" w:rsidRDefault="00B46ABE" w:rsidP="009139A6">
      <w:r>
        <w:separator/>
      </w:r>
    </w:p>
  </w:footnote>
  <w:footnote w:type="continuationSeparator" w:id="0">
    <w:p w14:paraId="70E960FB" w14:textId="77777777" w:rsidR="00B46ABE" w:rsidRDefault="00B46A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CA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6E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D6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B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6AB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C6C60"/>
  <w15:chartTrackingRefBased/>
  <w15:docId w15:val="{3945696A-5B72-4153-BE9A-B15CB64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6A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2023-02-17T22:18:00Z</dcterms:created>
  <dcterms:modified xsi:type="dcterms:W3CDTF">2023-02-17T22:18:00Z</dcterms:modified>
</cp:coreProperties>
</file>